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E88" w:rsidRDefault="00254E88" w:rsidP="00254E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FERTHYNG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54E88" w:rsidRDefault="00254E88" w:rsidP="00254E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Chediston</w:t>
      </w:r>
      <w:proofErr w:type="spellEnd"/>
      <w:r>
        <w:rPr>
          <w:rFonts w:ascii="Times New Roman" w:hAnsi="Times New Roman" w:cs="Times New Roman"/>
        </w:rPr>
        <w:t>, Suffolk. Chaplain.</w:t>
      </w:r>
    </w:p>
    <w:p w:rsidR="00254E88" w:rsidRDefault="00254E88" w:rsidP="00254E88">
      <w:pPr>
        <w:rPr>
          <w:rFonts w:ascii="Times New Roman" w:hAnsi="Times New Roman" w:cs="Times New Roman"/>
        </w:rPr>
      </w:pPr>
    </w:p>
    <w:p w:rsidR="00254E88" w:rsidRDefault="00254E88" w:rsidP="00254E88">
      <w:pPr>
        <w:rPr>
          <w:rFonts w:ascii="Times New Roman" w:hAnsi="Times New Roman" w:cs="Times New Roman"/>
        </w:rPr>
      </w:pPr>
    </w:p>
    <w:p w:rsidR="00254E88" w:rsidRDefault="00254E88" w:rsidP="00254E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Jaye(q.v.) brought a plaint of debt against him, Thomas Carter of</w:t>
      </w:r>
    </w:p>
    <w:p w:rsidR="00254E88" w:rsidRDefault="00254E88" w:rsidP="00254E8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Stafford </w:t>
      </w:r>
      <w:proofErr w:type="spellStart"/>
      <w:r>
        <w:rPr>
          <w:rFonts w:ascii="Times New Roman" w:hAnsi="Times New Roman" w:cs="Times New Roman"/>
        </w:rPr>
        <w:t>Barningham</w:t>
      </w:r>
      <w:proofErr w:type="spellEnd"/>
      <w:r>
        <w:rPr>
          <w:rFonts w:ascii="Times New Roman" w:hAnsi="Times New Roman" w:cs="Times New Roman"/>
        </w:rPr>
        <w:t xml:space="preserve">, Norfolk(q.v.), and John </w:t>
      </w:r>
      <w:proofErr w:type="spellStart"/>
      <w:r>
        <w:rPr>
          <w:rFonts w:ascii="Times New Roman" w:hAnsi="Times New Roman" w:cs="Times New Roman"/>
        </w:rPr>
        <w:t>Loweys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Westwick</w:t>
      </w:r>
      <w:proofErr w:type="spellEnd"/>
      <w:r>
        <w:rPr>
          <w:rFonts w:ascii="Times New Roman" w:hAnsi="Times New Roman" w:cs="Times New Roman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</w:rPr>
        <w:t>Norfolk(q.v.).</w:t>
      </w:r>
    </w:p>
    <w:p w:rsidR="00254E88" w:rsidRDefault="00254E88" w:rsidP="00254E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54E88" w:rsidRDefault="00254E88" w:rsidP="00254E88">
      <w:pPr>
        <w:rPr>
          <w:rFonts w:ascii="Times New Roman" w:hAnsi="Times New Roman" w:cs="Times New Roman"/>
        </w:rPr>
      </w:pPr>
    </w:p>
    <w:p w:rsidR="00254E88" w:rsidRDefault="00254E88" w:rsidP="00254E88">
      <w:pPr>
        <w:rPr>
          <w:rFonts w:ascii="Times New Roman" w:hAnsi="Times New Roman" w:cs="Times New Roman"/>
        </w:rPr>
      </w:pPr>
    </w:p>
    <w:p w:rsidR="00254E88" w:rsidRDefault="00254E88" w:rsidP="00254E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February 2018</w:t>
      </w:r>
    </w:p>
    <w:p w:rsidR="006B2F86" w:rsidRPr="00E71FC3" w:rsidRDefault="00254E8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E88" w:rsidRDefault="00254E88" w:rsidP="00E71FC3">
      <w:r>
        <w:separator/>
      </w:r>
    </w:p>
  </w:endnote>
  <w:endnote w:type="continuationSeparator" w:id="0">
    <w:p w:rsidR="00254E88" w:rsidRDefault="00254E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E88" w:rsidRDefault="00254E88" w:rsidP="00E71FC3">
      <w:r>
        <w:separator/>
      </w:r>
    </w:p>
  </w:footnote>
  <w:footnote w:type="continuationSeparator" w:id="0">
    <w:p w:rsidR="00254E88" w:rsidRDefault="00254E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88"/>
    <w:rsid w:val="001A7C09"/>
    <w:rsid w:val="00254E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A4518"/>
  <w15:chartTrackingRefBased/>
  <w15:docId w15:val="{D7EAF437-28B5-4652-870F-40823DC5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E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54E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2018-03-02T21:38:00Z</dcterms:created>
  <dcterms:modified xsi:type="dcterms:W3CDTF">2018-03-02T21:38:00Z</dcterms:modified>
</cp:coreProperties>
</file>